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C60748" w14:textId="77777777" w:rsidR="004102ED" w:rsidRDefault="004102ED" w:rsidP="004102E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KYLLINGWORTH, the younger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d.1448))</w:t>
      </w:r>
    </w:p>
    <w:p w14:paraId="5712398F" w14:textId="77777777" w:rsidR="004102ED" w:rsidRDefault="004102ED" w:rsidP="004102E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Merton College, Oxford University.</w:t>
      </w:r>
    </w:p>
    <w:p w14:paraId="71370C12" w14:textId="77777777" w:rsidR="004102ED" w:rsidRDefault="004102ED" w:rsidP="004102ED">
      <w:pPr>
        <w:pStyle w:val="NoSpacing"/>
        <w:rPr>
          <w:rFonts w:cs="Times New Roman"/>
          <w:szCs w:val="24"/>
        </w:rPr>
      </w:pPr>
    </w:p>
    <w:p w14:paraId="67D708AC" w14:textId="77777777" w:rsidR="004102ED" w:rsidRDefault="004102ED" w:rsidP="004102ED">
      <w:pPr>
        <w:pStyle w:val="NoSpacing"/>
        <w:rPr>
          <w:rFonts w:cs="Times New Roman"/>
          <w:szCs w:val="24"/>
        </w:rPr>
      </w:pPr>
    </w:p>
    <w:p w14:paraId="3F748B52" w14:textId="77777777" w:rsidR="004102ED" w:rsidRDefault="004102ED" w:rsidP="004102E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1432</w:t>
      </w:r>
      <w:r>
        <w:rPr>
          <w:rFonts w:cs="Times New Roman"/>
          <w:szCs w:val="24"/>
        </w:rPr>
        <w:tab/>
        <w:t>Fellow of Merton College, Oxford University.</w:t>
      </w:r>
    </w:p>
    <w:p w14:paraId="7511A4A6" w14:textId="77777777" w:rsidR="004102ED" w:rsidRDefault="004102ED" w:rsidP="004102E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(“Memorials of Merton College, with Biographical Notices of the Wardens and</w:t>
      </w:r>
    </w:p>
    <w:p w14:paraId="40E668AB" w14:textId="77777777" w:rsidR="004102ED" w:rsidRDefault="004102ED" w:rsidP="004102ED">
      <w:pPr>
        <w:pStyle w:val="NoSpacing"/>
        <w:ind w:left="720" w:firstLine="72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Fellows” by Hon. George </w:t>
      </w:r>
      <w:proofErr w:type="spellStart"/>
      <w:proofErr w:type="gramStart"/>
      <w:r>
        <w:rPr>
          <w:rFonts w:cs="Times New Roman"/>
          <w:szCs w:val="24"/>
        </w:rPr>
        <w:t>C.Brodrick</w:t>
      </w:r>
      <w:proofErr w:type="spellEnd"/>
      <w:proofErr w:type="gramEnd"/>
      <w:r>
        <w:rPr>
          <w:rFonts w:cs="Times New Roman"/>
          <w:szCs w:val="24"/>
        </w:rPr>
        <w:t>, printed for the Oxford Historical at the</w:t>
      </w:r>
    </w:p>
    <w:p w14:paraId="624A4568" w14:textId="77777777" w:rsidR="004102ED" w:rsidRDefault="004102ED" w:rsidP="004102ED">
      <w:pPr>
        <w:pStyle w:val="NoSpacing"/>
        <w:ind w:left="720" w:firstLine="720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Clarenden</w:t>
      </w:r>
      <w:proofErr w:type="spellEnd"/>
      <w:r>
        <w:rPr>
          <w:rFonts w:cs="Times New Roman"/>
          <w:szCs w:val="24"/>
        </w:rPr>
        <w:t xml:space="preserve"> Press, 1885 p.232)</w:t>
      </w:r>
    </w:p>
    <w:p w14:paraId="56558617" w14:textId="77777777" w:rsidR="004102ED" w:rsidRDefault="004102ED" w:rsidP="004102ED">
      <w:pPr>
        <w:pStyle w:val="NoSpacing"/>
        <w:rPr>
          <w:rFonts w:cs="Times New Roman"/>
          <w:szCs w:val="24"/>
        </w:rPr>
      </w:pPr>
    </w:p>
    <w:p w14:paraId="2A05FBFF" w14:textId="77777777" w:rsidR="004102ED" w:rsidRDefault="004102ED" w:rsidP="004102ED">
      <w:pPr>
        <w:pStyle w:val="NoSpacing"/>
        <w:rPr>
          <w:rFonts w:cs="Times New Roman"/>
          <w:szCs w:val="24"/>
        </w:rPr>
      </w:pPr>
    </w:p>
    <w:p w14:paraId="42A11EBB" w14:textId="77777777" w:rsidR="004102ED" w:rsidRDefault="004102ED" w:rsidP="004102E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January 2025</w:t>
      </w:r>
    </w:p>
    <w:p w14:paraId="31C6EB0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7DE076" w14:textId="77777777" w:rsidR="004102ED" w:rsidRDefault="004102ED" w:rsidP="009139A6">
      <w:r>
        <w:separator/>
      </w:r>
    </w:p>
  </w:endnote>
  <w:endnote w:type="continuationSeparator" w:id="0">
    <w:p w14:paraId="3F6D9BE2" w14:textId="77777777" w:rsidR="004102ED" w:rsidRDefault="004102E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202D0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8689C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DF9B7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B0ACA5" w14:textId="77777777" w:rsidR="004102ED" w:rsidRDefault="004102ED" w:rsidP="009139A6">
      <w:r>
        <w:separator/>
      </w:r>
    </w:p>
  </w:footnote>
  <w:footnote w:type="continuationSeparator" w:id="0">
    <w:p w14:paraId="5035F0B6" w14:textId="77777777" w:rsidR="004102ED" w:rsidRDefault="004102E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FF1B2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11694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A2EE3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2ED"/>
    <w:rsid w:val="000666E0"/>
    <w:rsid w:val="002510B7"/>
    <w:rsid w:val="00270799"/>
    <w:rsid w:val="004102ED"/>
    <w:rsid w:val="005C130B"/>
    <w:rsid w:val="0081740A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8F9637"/>
  <w15:chartTrackingRefBased/>
  <w15:docId w15:val="{8F044E9C-E552-4830-AEA3-BC14D0099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51</Words>
  <Characters>291</Characters>
  <Application>Microsoft Office Word</Application>
  <DocSecurity>0</DocSecurity>
  <Lines>2</Lines>
  <Paragraphs>1</Paragraphs>
  <ScaleCrop>false</ScaleCrop>
  <Company/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2025-01-13T15:13:00Z</dcterms:created>
  <dcterms:modified xsi:type="dcterms:W3CDTF">2025-01-13T15:14:00Z</dcterms:modified>
</cp:coreProperties>
</file>